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8362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8362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4836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4836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4836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4836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4836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483626" w:rsidRPr="00483626">
          <w:rPr>
            <w:b w:val="0"/>
          </w:rPr>
          <w:t xml:space="preserve"> 11091/011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483626" w:rsidP="00232C8F">
            <w:r>
              <w:t>Медицинская сестра стерилизационной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483626" w:rsidP="00232C8F">
            <w:r>
              <w:t>24276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483626" w:rsidRPr="00483626">
          <w:rPr>
            <w:rStyle w:val="aa"/>
          </w:rPr>
          <w:t xml:space="preserve"> Стерилизационная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483626" w:rsidRPr="0048362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483626" w:rsidRPr="00483626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48362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483626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48362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48362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48362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483626" w:rsidP="00C31869">
            <w:pPr>
              <w:jc w:val="center"/>
            </w:pPr>
            <w:r>
              <w:t>003-631-358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483626" w:rsidRPr="00483626">
          <w:rPr>
            <w:rStyle w:val="aa"/>
          </w:rPr>
          <w:t xml:space="preserve">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483626" w:rsidRPr="00483626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8362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8362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8362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48362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48362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B30A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3.10.; прил.2, п. 5.,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C3A59" w:rsidRPr="004C3A59">
          <w:rPr>
            <w:i/>
            <w:u w:val="single"/>
          </w:rPr>
          <w:t>1. Рекомендации по улучшению и оздоровлению условий труда:</w:t>
        </w:r>
        <w:r w:rsidR="004C3A59" w:rsidRPr="004C3A5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C3A59" w:rsidRPr="004C3A59">
          <w:rPr>
            <w:i/>
            <w:u w:val="single"/>
          </w:rPr>
          <w:tab/>
          <w:t>   </w:t>
        </w:r>
        <w:r w:rsidR="004C3A59" w:rsidRPr="004C3A5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C3A59" w:rsidRPr="004C3A59">
          <w:rPr>
            <w:i/>
            <w:u w:val="single"/>
          </w:rPr>
          <w:tab/>
          <w:t>   </w:t>
        </w:r>
        <w:r w:rsidR="004C3A59" w:rsidRPr="004C3A5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C3A59" w:rsidRPr="004C3A5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C3A59" w:rsidRPr="004C3A59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8362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8362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4836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8362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8362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4836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B30A3" w:rsidTr="008B30A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8B30A3" w:rsidP="003C5C39">
            <w:pPr>
              <w:pStyle w:val="a8"/>
            </w:pPr>
            <w:r w:rsidRPr="008B30A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8B30A3" w:rsidP="003C5C39">
            <w:pPr>
              <w:pStyle w:val="a8"/>
            </w:pPr>
            <w:r w:rsidRPr="008B30A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4C3A59" w:rsidP="003C5C39">
            <w:pPr>
              <w:pStyle w:val="a8"/>
            </w:pPr>
            <w:r>
              <w:t>24.11.2016</w:t>
            </w:r>
          </w:p>
        </w:tc>
      </w:tr>
      <w:tr w:rsidR="00EF07A3" w:rsidRPr="008B30A3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3C5C39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EF07A3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EF07A3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B30A3" w:rsidRDefault="008B30A3" w:rsidP="00EF07A3">
            <w:pPr>
              <w:pStyle w:val="a8"/>
              <w:rPr>
                <w:vertAlign w:val="superscript"/>
              </w:rPr>
            </w:pPr>
            <w:r w:rsidRPr="008B30A3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83626" w:rsidP="004E51DC">
            <w:pPr>
              <w:pStyle w:val="a8"/>
            </w:pPr>
            <w:r>
              <w:t>Чевтаева Наталия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48362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3626" w:rsidRPr="00483626" w:rsidRDefault="00483626" w:rsidP="00EF07A3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3626" w:rsidRPr="00483626" w:rsidRDefault="00483626" w:rsidP="00EF07A3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3626" w:rsidRPr="00483626" w:rsidRDefault="00483626" w:rsidP="00EF07A3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3626" w:rsidRPr="00483626" w:rsidRDefault="00483626" w:rsidP="00EF07A3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626" w:rsidRPr="00483626" w:rsidRDefault="00483626" w:rsidP="004E51DC">
            <w:pPr>
              <w:pStyle w:val="a8"/>
            </w:pPr>
          </w:p>
        </w:tc>
      </w:tr>
      <w:tr w:rsidR="00483626" w:rsidRPr="00483626" w:rsidTr="004836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3626" w:rsidRPr="00483626" w:rsidRDefault="00483626" w:rsidP="00EF07A3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3626" w:rsidRPr="00483626" w:rsidRDefault="00483626" w:rsidP="004E51DC">
            <w:pPr>
              <w:pStyle w:val="a8"/>
              <w:rPr>
                <w:vertAlign w:val="superscript"/>
              </w:rPr>
            </w:pPr>
            <w:r w:rsidRPr="00483626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0A3" w:rsidRDefault="008B30A3" w:rsidP="0076042D">
      <w:pPr>
        <w:pStyle w:val="a9"/>
      </w:pPr>
      <w:r>
        <w:separator/>
      </w:r>
    </w:p>
  </w:endnote>
  <w:endnote w:type="continuationSeparator" w:id="0">
    <w:p w:rsidR="008B30A3" w:rsidRDefault="008B30A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836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447A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447AA" w:rsidRPr="00C31869">
            <w:rPr>
              <w:rStyle w:val="ad"/>
              <w:sz w:val="20"/>
              <w:szCs w:val="20"/>
            </w:rPr>
            <w:fldChar w:fldCharType="separate"/>
          </w:r>
          <w:r w:rsidR="00483626">
            <w:rPr>
              <w:rStyle w:val="ad"/>
              <w:noProof/>
              <w:sz w:val="20"/>
              <w:szCs w:val="20"/>
            </w:rPr>
            <w:t>1</w:t>
          </w:r>
          <w:r w:rsidR="005447A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83626" w:rsidRPr="0048362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0A3" w:rsidRDefault="008B30A3" w:rsidP="0076042D">
      <w:pPr>
        <w:pStyle w:val="a9"/>
      </w:pPr>
      <w:r>
        <w:separator/>
      </w:r>
    </w:p>
  </w:footnote>
  <w:footnote w:type="continuationSeparator" w:id="0">
    <w:p w:rsidR="008B30A3" w:rsidRDefault="008B30A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терилизационная"/>
    <w:docVar w:name="class" w:val=" не определен "/>
    <w:docVar w:name="close_doc_flag" w:val="0"/>
    <w:docVar w:name="co_classes" w:val="   "/>
    <w:docVar w:name="codeok" w:val=" 2427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1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E0A353507A494ACCBE9E28FF22693B39"/>
    <w:docVar w:name="rm_id" w:val="133"/>
    <w:docVar w:name="rm_name" w:val="                                          "/>
    <w:docVar w:name="rm_number" w:val=" 11091/01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4250C8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250C8"/>
    <w:rsid w:val="00444410"/>
    <w:rsid w:val="00481C22"/>
    <w:rsid w:val="00483626"/>
    <w:rsid w:val="004A47AD"/>
    <w:rsid w:val="004C3A59"/>
    <w:rsid w:val="004C4DB2"/>
    <w:rsid w:val="004E51DC"/>
    <w:rsid w:val="004E5FB2"/>
    <w:rsid w:val="00510595"/>
    <w:rsid w:val="005447AA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B30A3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2016-11-24T09:57:00Z</dcterms:created>
  <dcterms:modified xsi:type="dcterms:W3CDTF">2016-11-25T06:20:00Z</dcterms:modified>
</cp:coreProperties>
</file>